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60A1FAB8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B4533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CAAE16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8565DF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758F6ABB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C5576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770769EE" w14:textId="04E738C8" w:rsidR="00344C82" w:rsidRPr="001C55D1" w:rsidRDefault="006A7143" w:rsidP="00DD21DE">
            <w:pPr>
              <w:jc w:val="left"/>
            </w:pPr>
            <w:r>
              <w:t>65.050.26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277B609" w14:textId="77777777" w:rsidR="00344C82" w:rsidRPr="001C55D1" w:rsidRDefault="00344C82" w:rsidP="00DD21DE">
            <w:pPr>
              <w:jc w:val="left"/>
            </w:pPr>
          </w:p>
        </w:tc>
      </w:tr>
      <w:tr w:rsidR="00344C82" w:rsidRPr="001C55D1" w14:paraId="19A82042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E84B1" w14:textId="3508F9F8" w:rsidR="00344C82" w:rsidRPr="001C55D1" w:rsidRDefault="006A7143" w:rsidP="00DD21DE">
            <w:r>
              <w:t xml:space="preserve">Vergabetitel 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4353E69" w14:textId="77777777" w:rsidR="00344C82" w:rsidRPr="001C55D1" w:rsidRDefault="00344C82" w:rsidP="00DD21DE"/>
        </w:tc>
      </w:tr>
      <w:tr w:rsidR="00344C82" w:rsidRPr="001C55D1" w14:paraId="722D2580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A3CD8" w14:textId="78D03B45" w:rsidR="00344C82" w:rsidRPr="001C55D1" w:rsidRDefault="006A7143" w:rsidP="00DD21DE">
            <w:r>
              <w:t>Mängelbeseitigung weiterführende Schulen 2026</w:t>
            </w:r>
          </w:p>
        </w:tc>
      </w:tr>
      <w:tr w:rsidR="00344C82" w:rsidRPr="001C55D1" w14:paraId="329AB2D7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48314" w14:textId="357A1391" w:rsidR="00344C82" w:rsidRPr="001C55D1" w:rsidRDefault="00344C82" w:rsidP="00DD21DE"/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D257F8A" w14:textId="77777777" w:rsidR="00344C82" w:rsidRPr="001C55D1" w:rsidRDefault="00344C82" w:rsidP="00DD21DE"/>
        </w:tc>
      </w:tr>
      <w:tr w:rsidR="00344C82" w:rsidRPr="001C55D1" w14:paraId="69270DE5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BB68C" w14:textId="77777777" w:rsidR="00344C82" w:rsidRPr="001C55D1" w:rsidRDefault="00344C82" w:rsidP="00DD21DE"/>
        </w:tc>
      </w:tr>
    </w:tbl>
    <w:p w14:paraId="1A4CFFE8" w14:textId="77777777" w:rsidR="002748DF" w:rsidRDefault="002748DF" w:rsidP="00046C8E"/>
    <w:p w14:paraId="17022879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48D75E7B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1B6A6133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507B30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92A67E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0A299B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8EB06A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88958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FAE0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42DD7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33F6F24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79057" w14:textId="77777777" w:rsidR="00D46B71" w:rsidRPr="00D46B71" w:rsidRDefault="00D46B71" w:rsidP="00D46B71"/>
        </w:tc>
      </w:tr>
      <w:tr w:rsidR="00D46B71" w:rsidRPr="00D46B71" w14:paraId="1D334C5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1EEDC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93F8CE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18BCBBB3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972BC" w14:textId="77777777" w:rsidR="00D46B71" w:rsidRPr="00D46B71" w:rsidRDefault="00D46B71" w:rsidP="00D46B71"/>
        </w:tc>
      </w:tr>
      <w:tr w:rsidR="00D46B71" w:rsidRPr="00D46B71" w14:paraId="182D8C2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3BE3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4B79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0025035E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6FECDE5" w14:textId="77777777" w:rsidR="00D46B71" w:rsidRPr="00D46B71" w:rsidRDefault="00D46B71" w:rsidP="00D46B71"/>
        </w:tc>
      </w:tr>
      <w:tr w:rsidR="00D46B71" w:rsidRPr="00D46B71" w14:paraId="0AB6D81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65B03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626333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2872A1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663974" w14:textId="77777777" w:rsidR="00D46B71" w:rsidRPr="00D46B71" w:rsidRDefault="00D46B71" w:rsidP="00D46B71"/>
        </w:tc>
      </w:tr>
    </w:tbl>
    <w:p w14:paraId="238D49CB" w14:textId="77777777" w:rsidR="00D46B71" w:rsidRDefault="00D46B71" w:rsidP="00046C8E"/>
    <w:p w14:paraId="7E54BD3F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3ED053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13DAF4C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CBA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C9C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72FA4D7A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7B2487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351567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182D967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4069B1C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C234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B12ECC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50120EBE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FCC6C75" w14:textId="77777777" w:rsidR="00D46B71" w:rsidRPr="00D46B71" w:rsidRDefault="00D46B71" w:rsidP="00D46B71"/>
        </w:tc>
      </w:tr>
    </w:tbl>
    <w:p w14:paraId="31D4E625" w14:textId="77777777" w:rsidR="00D46B71" w:rsidRDefault="00D46B71" w:rsidP="00046C8E"/>
    <w:p w14:paraId="4F8DF9A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14AF37D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46B1DD3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FDE11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F5345B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66D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6DCC4E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6176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580970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B914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3BBC3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E994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75F60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6715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08F21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C874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B0E69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0FF82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F229F2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8AD53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5E419FD2" w14:textId="77777777" w:rsidR="00D46B71" w:rsidRDefault="00D46B71" w:rsidP="00046C8E"/>
    <w:p w14:paraId="169D1BA6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654E17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3A796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507D4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4E2AEE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75C06D1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07E5D4A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CD9F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D782C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283DFC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A3A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7C6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6FCFA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22FB4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1BBF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00EB856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82B8D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EFF03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4DF869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E3BE8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B597B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2D0A6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990BE9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F432B23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668F0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2CFAD59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43A12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52E31E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6E1A86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AB4A2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ECED1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7979BC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AC0B1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C027229" wp14:editId="34E28775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8C470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1F448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5D7F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28B43E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3B7A8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1359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302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2DD416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FF5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AC49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9957B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A06B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3381D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ADA3F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1F2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F4A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C100DC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2772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163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D90A4D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0AE2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7F738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3A01D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5FF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CB1D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FBD1F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EC6DD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3FC5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0C940F6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EE82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7BC4F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E4D16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A8A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DE0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441C16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3156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49B3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E5C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B9D0E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3533FA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BBE50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1E30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05AF002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9A512A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7CC8D3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F78F2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E0428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09958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EAD6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D30488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9D3D07F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B64077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1735104" wp14:editId="6FF80B86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ED7EA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5CF0C89D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28BF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DA5542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C4D244D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65BB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948B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58123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E96A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DF044D" wp14:editId="1BB4B1C0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376EE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E3D7DE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99E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6841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AAE3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F000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1CE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90C2E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149650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13D9EE" wp14:editId="5A9C6EB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A68D9D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72A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17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94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34A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FB089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9251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B2C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3CE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897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520E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4919B8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595A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AC0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69A2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94AC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7E32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C2FE7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8F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E47E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E819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61E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3E6C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D566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A9F93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CAC43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CE779D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5D4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7918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34AEB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9AF6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BDAB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20D26A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ABE8B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C35097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9AFB2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395E4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86737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8637E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0163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D8F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6D8300C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C128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E3529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645C3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1B13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9D1722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031463D6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046C84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67E4D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5F1BA4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3391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C69CF21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3C00E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2FC59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7CD48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39B6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EE341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1E0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D270F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AC1BE1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25A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ED6D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060AD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0DBC92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19C106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5F3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4FDA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3367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8BE8F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0FFD4C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E5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F3FF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55B9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C26A11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29EB14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92272A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546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ABEA48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04F3A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3F9E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5E6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57A4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ADC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2DE4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63CD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5C656F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E1C5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1C1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3FF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389BA8C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6415A2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030DD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7796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84A8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28F807F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AD0B39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92F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B07B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2A02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1963734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3C26B56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0386585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53F7A2B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5E2A77F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E49E4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731E175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9C7A71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211FD5F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FA304F8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E50CBBC" wp14:editId="3CA4AFEF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D59F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4FE25FD" wp14:editId="75041D4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A211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2BBB9" w14:textId="77777777" w:rsidR="000975DB" w:rsidRDefault="000975DB">
      <w:r>
        <w:separator/>
      </w:r>
    </w:p>
    <w:p w14:paraId="1DE89C93" w14:textId="77777777" w:rsidR="000975DB" w:rsidRDefault="000975DB"/>
    <w:p w14:paraId="7FCB6A3F" w14:textId="77777777" w:rsidR="000975DB" w:rsidRDefault="000975DB"/>
    <w:p w14:paraId="39B7F197" w14:textId="77777777" w:rsidR="000975DB" w:rsidRDefault="000975DB"/>
    <w:p w14:paraId="60BC0DB0" w14:textId="77777777" w:rsidR="000975DB" w:rsidRDefault="000975DB"/>
    <w:p w14:paraId="2965FEFE" w14:textId="77777777" w:rsidR="000975DB" w:rsidRDefault="000975DB"/>
  </w:endnote>
  <w:endnote w:type="continuationSeparator" w:id="0">
    <w:p w14:paraId="576B824C" w14:textId="77777777" w:rsidR="000975DB" w:rsidRDefault="000975DB">
      <w:r>
        <w:continuationSeparator/>
      </w:r>
    </w:p>
    <w:p w14:paraId="52728289" w14:textId="77777777" w:rsidR="000975DB" w:rsidRDefault="000975DB"/>
    <w:p w14:paraId="0E06B550" w14:textId="77777777" w:rsidR="000975DB" w:rsidRDefault="000975DB"/>
    <w:p w14:paraId="326674FC" w14:textId="77777777" w:rsidR="000975DB" w:rsidRDefault="000975DB"/>
    <w:p w14:paraId="1FA2C6DC" w14:textId="77777777" w:rsidR="000975DB" w:rsidRDefault="000975DB"/>
    <w:p w14:paraId="42B39B32" w14:textId="77777777" w:rsidR="000975DB" w:rsidRDefault="00097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454858C4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29FE1BA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476B70C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2DECC0F" wp14:editId="78473B94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9590CB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84AB681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82323F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3FED" w14:textId="77777777" w:rsidR="000975DB" w:rsidRDefault="000975DB">
      <w:r>
        <w:separator/>
      </w:r>
    </w:p>
    <w:p w14:paraId="5A6D13C1" w14:textId="77777777" w:rsidR="000975DB" w:rsidRDefault="000975DB"/>
    <w:p w14:paraId="259BB6D8" w14:textId="77777777" w:rsidR="000975DB" w:rsidRDefault="000975DB"/>
    <w:p w14:paraId="61C24D3D" w14:textId="77777777" w:rsidR="000975DB" w:rsidRDefault="000975DB"/>
  </w:footnote>
  <w:footnote w:type="continuationSeparator" w:id="0">
    <w:p w14:paraId="61CB9721" w14:textId="77777777" w:rsidR="000975DB" w:rsidRDefault="000975DB">
      <w:r>
        <w:continuationSeparator/>
      </w:r>
    </w:p>
    <w:p w14:paraId="5A71BA9B" w14:textId="77777777" w:rsidR="000975DB" w:rsidRDefault="000975DB"/>
    <w:p w14:paraId="5810C28B" w14:textId="77777777" w:rsidR="000975DB" w:rsidRDefault="000975DB"/>
    <w:p w14:paraId="16044077" w14:textId="77777777" w:rsidR="000975DB" w:rsidRDefault="000975DB"/>
    <w:p w14:paraId="3C29D346" w14:textId="77777777" w:rsidR="000975DB" w:rsidRDefault="000975DB"/>
    <w:p w14:paraId="2B9AE731" w14:textId="77777777" w:rsidR="000975DB" w:rsidRDefault="000975DB"/>
  </w:footnote>
  <w:footnote w:id="1">
    <w:p w14:paraId="5FC59EB1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3957" w14:textId="77777777" w:rsidR="007D6F38" w:rsidRDefault="007D6F38"/>
  <w:p w14:paraId="79C06F88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9014" w14:textId="77777777" w:rsidR="007D6F38" w:rsidRDefault="007D6F38" w:rsidP="00046C8E">
    <w:pPr>
      <w:pStyle w:val="Kopfzeile"/>
    </w:pPr>
    <w:r>
      <w:t>222</w:t>
    </w:r>
  </w:p>
  <w:p w14:paraId="233C371E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18867554">
    <w:abstractNumId w:val="1"/>
  </w:num>
  <w:num w:numId="2" w16cid:durableId="112865504">
    <w:abstractNumId w:val="5"/>
  </w:num>
  <w:num w:numId="3" w16cid:durableId="1444031830">
    <w:abstractNumId w:val="7"/>
  </w:num>
  <w:num w:numId="4" w16cid:durableId="818419736">
    <w:abstractNumId w:val="16"/>
  </w:num>
  <w:num w:numId="5" w16cid:durableId="202062809">
    <w:abstractNumId w:val="9"/>
  </w:num>
  <w:num w:numId="6" w16cid:durableId="1207256211">
    <w:abstractNumId w:val="3"/>
  </w:num>
  <w:num w:numId="7" w16cid:durableId="1091783094">
    <w:abstractNumId w:val="12"/>
  </w:num>
  <w:num w:numId="8" w16cid:durableId="1646810998">
    <w:abstractNumId w:val="8"/>
  </w:num>
  <w:num w:numId="9" w16cid:durableId="103427159">
    <w:abstractNumId w:val="15"/>
  </w:num>
  <w:num w:numId="10" w16cid:durableId="386532113">
    <w:abstractNumId w:val="4"/>
  </w:num>
  <w:num w:numId="11" w16cid:durableId="294483920">
    <w:abstractNumId w:val="11"/>
  </w:num>
  <w:num w:numId="12" w16cid:durableId="621496995">
    <w:abstractNumId w:val="11"/>
  </w:num>
  <w:num w:numId="13" w16cid:durableId="1768116297">
    <w:abstractNumId w:val="11"/>
  </w:num>
  <w:num w:numId="14" w16cid:durableId="935401768">
    <w:abstractNumId w:val="11"/>
  </w:num>
  <w:num w:numId="15" w16cid:durableId="881330950">
    <w:abstractNumId w:val="11"/>
  </w:num>
  <w:num w:numId="16" w16cid:durableId="1373652525">
    <w:abstractNumId w:val="2"/>
  </w:num>
  <w:num w:numId="17" w16cid:durableId="1949116280">
    <w:abstractNumId w:val="2"/>
  </w:num>
  <w:num w:numId="18" w16cid:durableId="861823085">
    <w:abstractNumId w:val="14"/>
  </w:num>
  <w:num w:numId="19" w16cid:durableId="70352577">
    <w:abstractNumId w:val="13"/>
  </w:num>
  <w:num w:numId="20" w16cid:durableId="985355193">
    <w:abstractNumId w:val="10"/>
  </w:num>
  <w:num w:numId="21" w16cid:durableId="1400009253">
    <w:abstractNumId w:val="6"/>
  </w:num>
  <w:num w:numId="22" w16cid:durableId="2127656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25C10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A714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731B0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A5A7B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7B14E4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369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Beyer, Melanie</cp:lastModifiedBy>
  <cp:revision>12</cp:revision>
  <cp:lastPrinted>2010-03-03T17:05:00Z</cp:lastPrinted>
  <dcterms:created xsi:type="dcterms:W3CDTF">2016-10-19T11:49:00Z</dcterms:created>
  <dcterms:modified xsi:type="dcterms:W3CDTF">2026-04-02T07:59:00Z</dcterms:modified>
</cp:coreProperties>
</file>